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D31E89">
        <w:rPr>
          <w:rFonts w:eastAsia="Arial"/>
          <w:b/>
          <w:kern w:val="3"/>
          <w:sz w:val="24"/>
          <w:szCs w:val="24"/>
          <w:lang w:eastAsia="zh-CN"/>
        </w:rPr>
        <w:t xml:space="preserve">ул. Адоратского, д. </w:t>
      </w:r>
      <w:r w:rsidR="0065277E">
        <w:rPr>
          <w:rFonts w:eastAsia="Arial"/>
          <w:b/>
          <w:kern w:val="3"/>
          <w:sz w:val="24"/>
          <w:szCs w:val="24"/>
          <w:lang w:eastAsia="zh-CN"/>
        </w:rPr>
        <w:t>9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C44844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980BAC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5277E" w:rsidRPr="0065277E">
        <w:rPr>
          <w:b/>
          <w:bCs/>
          <w:color w:val="000000"/>
          <w:kern w:val="3"/>
          <w:sz w:val="24"/>
          <w:szCs w:val="24"/>
          <w:lang w:eastAsia="zh-CN" w:bidi="hi-IN"/>
        </w:rPr>
        <w:t>300 000,00</w:t>
      </w:r>
      <w:r w:rsidR="0065277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5277E" w:rsidRPr="0065277E">
        <w:rPr>
          <w:b/>
          <w:bCs/>
          <w:color w:val="000000"/>
          <w:kern w:val="3"/>
          <w:sz w:val="24"/>
          <w:szCs w:val="24"/>
          <w:lang w:eastAsia="zh-CN" w:bidi="hi-IN"/>
        </w:rPr>
        <w:t>45 000,00</w:t>
      </w:r>
      <w:r w:rsidR="0065277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C44844" w:rsidRPr="00C44844">
        <w:rPr>
          <w:sz w:val="24"/>
        </w:rPr>
        <w:t>емонт/замена лифтового оборудования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 xml:space="preserve">не более </w:t>
      </w:r>
      <w:r w:rsidR="0065277E" w:rsidRPr="0065277E">
        <w:rPr>
          <w:b/>
          <w:sz w:val="24"/>
        </w:rPr>
        <w:t>3 000 000,00</w:t>
      </w:r>
      <w:r w:rsidR="0065277E">
        <w:rPr>
          <w:b/>
          <w:sz w:val="24"/>
        </w:rPr>
        <w:t xml:space="preserve"> </w:t>
      </w:r>
      <w:r w:rsidR="00C44844" w:rsidRPr="00C44844">
        <w:rPr>
          <w:sz w:val="24"/>
        </w:rPr>
        <w:t>рублей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5277E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7DB3"/>
    <w:rsid w:val="00905C6B"/>
    <w:rsid w:val="0091202A"/>
    <w:rsid w:val="00912E01"/>
    <w:rsid w:val="009477FE"/>
    <w:rsid w:val="00976E57"/>
    <w:rsid w:val="00980BAC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31E89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3E5B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AC386-1EEE-45D7-843E-00E1EC7A8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300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12</cp:revision>
  <cp:lastPrinted>2023-02-01T06:27:00Z</cp:lastPrinted>
  <dcterms:created xsi:type="dcterms:W3CDTF">2024-06-19T10:18:00Z</dcterms:created>
  <dcterms:modified xsi:type="dcterms:W3CDTF">2024-07-01T12:00:00Z</dcterms:modified>
</cp:coreProperties>
</file>